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30"/>
        <w:gridCol w:w="3686"/>
        <w:gridCol w:w="6"/>
      </w:tblGrid>
      <w:tr w:rsidR="002F054A" w:rsidRPr="003B7C5A" w:rsidTr="00DF5AF6">
        <w:trPr>
          <w:gridAfter w:val="1"/>
          <w:wAfter w:w="6" w:type="dxa"/>
          <w:trHeight w:val="617"/>
          <w:tblHeader/>
        </w:trPr>
        <w:tc>
          <w:tcPr>
            <w:tcW w:w="96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B0A5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F5AF6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47528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DF5AF6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4.2.4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DF5AF6" w:rsidRDefault="00DF5AF6" w:rsidP="00DF5AF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4</w:t>
            </w:r>
          </w:p>
        </w:tc>
      </w:tr>
      <w:tr w:rsidR="002F054A" w:rsidRPr="003B7C5A" w:rsidTr="00DF5AF6">
        <w:trPr>
          <w:gridAfter w:val="1"/>
          <w:wAfter w:w="6" w:type="dxa"/>
        </w:trPr>
        <w:tc>
          <w:tcPr>
            <w:tcW w:w="5977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335345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DF5AF6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นางสาวจินตนา  แดงงาม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335345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53A0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DF5AF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DF5AF6" w:rsidRPr="002C57D5">
              <w:rPr>
                <w:rFonts w:ascii="TH SarabunPSK" w:hAnsi="TH SarabunPSK" w:cs="TH SarabunPSK"/>
                <w:sz w:val="30"/>
                <w:szCs w:val="30"/>
              </w:rPr>
              <w:t>02</w:t>
            </w:r>
            <w:r w:rsidR="00DF5AF6" w:rsidRPr="002C57D5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DF5AF6" w:rsidRPr="002C57D5">
              <w:rPr>
                <w:rFonts w:ascii="TH SarabunPSK" w:hAnsi="TH SarabunPSK" w:cs="TH SarabunPSK"/>
                <w:sz w:val="30"/>
                <w:szCs w:val="30"/>
              </w:rPr>
              <w:t>610</w:t>
            </w:r>
            <w:r w:rsidR="00DF5AF6" w:rsidRPr="002C57D5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DF5AF6" w:rsidRPr="002C57D5">
              <w:rPr>
                <w:rFonts w:ascii="TH SarabunPSK" w:hAnsi="TH SarabunPSK" w:cs="TH SarabunPSK"/>
                <w:sz w:val="30"/>
                <w:szCs w:val="30"/>
              </w:rPr>
              <w:t>5390</w:t>
            </w:r>
          </w:p>
        </w:tc>
      </w:tr>
      <w:tr w:rsidR="002F054A" w:rsidRPr="003B7C5A" w:rsidTr="00DF5AF6">
        <w:trPr>
          <w:gridAfter w:val="1"/>
          <w:wAfter w:w="6" w:type="dxa"/>
        </w:trPr>
        <w:tc>
          <w:tcPr>
            <w:tcW w:w="5977" w:type="dxa"/>
            <w:gridSpan w:val="2"/>
            <w:tcBorders>
              <w:right w:val="nil"/>
            </w:tcBorders>
          </w:tcPr>
          <w:p w:rsidR="006C7B37" w:rsidRPr="003B7C5A" w:rsidRDefault="002F054A" w:rsidP="00335345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DF5AF6" w:rsidRPr="002C57D5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นางสาวกฤติยา  อินชูพงษ์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335345" w:rsidRDefault="00335345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DF5AF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</w:t>
            </w:r>
            <w:r w:rsidR="00DF5AF6" w:rsidRPr="006B7B4D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DF5AF6" w:rsidRPr="006B7B4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DF5AF6" w:rsidRPr="006B7B4D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DF5AF6" w:rsidRPr="006B7B4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DF5AF6" w:rsidRPr="006B7B4D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5342</w:t>
            </w:r>
          </w:p>
        </w:tc>
      </w:tr>
      <w:tr w:rsidR="002F054A" w:rsidRPr="003B7C5A" w:rsidTr="00DF5AF6">
        <w:trPr>
          <w:gridAfter w:val="1"/>
          <w:wAfter w:w="6" w:type="dxa"/>
          <w:trHeight w:val="1812"/>
        </w:trPr>
        <w:tc>
          <w:tcPr>
            <w:tcW w:w="9663" w:type="dxa"/>
            <w:gridSpan w:val="3"/>
          </w:tcPr>
          <w:p w:rsidR="002F054A" w:rsidRPr="003B7C5A" w:rsidRDefault="002F054A" w:rsidP="00DF5AF6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DF5AF6" w:rsidRDefault="006C7B37" w:rsidP="00DF5AF6">
            <w:pPr>
              <w:widowControl w:val="0"/>
              <w:adjustRightInd w:val="0"/>
              <w:spacing w:before="120" w:line="360" w:lineRule="atLeast"/>
              <w:ind w:firstLine="1418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DF5AF6"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="00DF5AF6" w:rsidRPr="008D4AF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="00DF5AF6"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ทั้งนี้ไม่รวมงบประมาณที่ได้รับการจัดสรรเพิ่มเติมระหว่างปีงบประมาณ </w:t>
            </w:r>
          </w:p>
        </w:tc>
      </w:tr>
      <w:tr w:rsidR="002F054A" w:rsidRPr="003B7C5A" w:rsidTr="00DF5AF6">
        <w:trPr>
          <w:gridAfter w:val="1"/>
          <w:wAfter w:w="6" w:type="dxa"/>
          <w:trHeight w:val="3254"/>
        </w:trPr>
        <w:tc>
          <w:tcPr>
            <w:tcW w:w="9663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F5AF6" w:rsidRPr="003B7C5A" w:rsidTr="008F1D52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5AF6" w:rsidRPr="00F108FD" w:rsidRDefault="00DF5AF6" w:rsidP="00DF5AF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AF6" w:rsidRPr="008D4AF8" w:rsidRDefault="00DF5AF6" w:rsidP="00DF5AF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DF5AF6" w:rsidRPr="003B7C5A" w:rsidTr="008F1D52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5AF6" w:rsidRPr="00F108FD" w:rsidRDefault="00DF5AF6" w:rsidP="00DF5AF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AF6" w:rsidRPr="008D4AF8" w:rsidRDefault="00DF5AF6" w:rsidP="00DF5AF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DF5AF6" w:rsidRPr="003B7C5A" w:rsidTr="008F1D52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5AF6" w:rsidRPr="00F108FD" w:rsidRDefault="00DF5AF6" w:rsidP="00DF5AF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AF6" w:rsidRPr="008D4AF8" w:rsidRDefault="00DF5AF6" w:rsidP="00DF5AF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DF5AF6" w:rsidRPr="003B7C5A" w:rsidTr="008F1D52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5AF6" w:rsidRPr="00F108FD" w:rsidRDefault="00DF5AF6" w:rsidP="00DF5AF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AF6" w:rsidRPr="008D4AF8" w:rsidRDefault="00DF5AF6" w:rsidP="00DF5AF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DF5AF6" w:rsidRPr="003B7C5A" w:rsidTr="008F1D52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F5AF6" w:rsidRPr="00F108FD" w:rsidRDefault="00DF5AF6" w:rsidP="00DF5AF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AF6" w:rsidRPr="008D4AF8" w:rsidRDefault="00DF5AF6" w:rsidP="00DF5AF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DF5AF6">
        <w:trPr>
          <w:gridAfter w:val="1"/>
          <w:wAfter w:w="6" w:type="dxa"/>
          <w:trHeight w:val="2242"/>
        </w:trPr>
        <w:tc>
          <w:tcPr>
            <w:tcW w:w="96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937"/>
              <w:gridCol w:w="1276"/>
              <w:gridCol w:w="1417"/>
              <w:gridCol w:w="1276"/>
              <w:gridCol w:w="1347"/>
            </w:tblGrid>
            <w:tr w:rsidR="002F054A" w:rsidRPr="003B7C5A" w:rsidTr="00C63AE4">
              <w:trPr>
                <w:trHeight w:val="902"/>
                <w:jc w:val="center"/>
              </w:trPr>
              <w:tc>
                <w:tcPr>
                  <w:tcW w:w="393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4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DF5AF6" w:rsidRPr="003B7C5A" w:rsidTr="00C63AE4">
              <w:trPr>
                <w:trHeight w:val="856"/>
                <w:jc w:val="center"/>
              </w:trPr>
              <w:tc>
                <w:tcPr>
                  <w:tcW w:w="3937" w:type="dxa"/>
                </w:tcPr>
                <w:p w:rsidR="00DF5AF6" w:rsidRPr="008D4AF8" w:rsidRDefault="00DF5AF6" w:rsidP="00DF5AF6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ร้อยละของการเบิกจ่ายเงินงบประมาณตามแผนไตรมาสที่ 4</w:t>
                  </w:r>
                </w:p>
              </w:tc>
              <w:tc>
                <w:tcPr>
                  <w:tcW w:w="1276" w:type="dxa"/>
                </w:tcPr>
                <w:p w:rsidR="00DF5AF6" w:rsidRPr="00C63AE4" w:rsidRDefault="00DF5AF6" w:rsidP="00DF5AF6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63AE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</w:p>
                <w:p w:rsidR="00DF5AF6" w:rsidRPr="00C63AE4" w:rsidRDefault="00DF5AF6" w:rsidP="00DF5AF6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C63AE4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AF6" w:rsidRDefault="004D6D36" w:rsidP="00DF5AF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AF6" w:rsidRDefault="004D6D36" w:rsidP="00DF5AF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3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5AF6" w:rsidRDefault="004D6D36" w:rsidP="00DF5AF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F5AF6">
        <w:trPr>
          <w:gridAfter w:val="1"/>
          <w:wAfter w:w="6" w:type="dxa"/>
          <w:trHeight w:val="842"/>
        </w:trPr>
        <w:tc>
          <w:tcPr>
            <w:tcW w:w="9663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0A5220" w:rsidP="00E52C4C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</w:t>
            </w:r>
            <w:r w:rsidR="00E52C4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</w:t>
            </w:r>
          </w:p>
        </w:tc>
      </w:tr>
      <w:tr w:rsidR="003B7C5A" w:rsidRPr="003B7C5A" w:rsidTr="00DF5AF6">
        <w:trPr>
          <w:gridAfter w:val="1"/>
          <w:wAfter w:w="6" w:type="dxa"/>
          <w:trHeight w:val="841"/>
        </w:trPr>
        <w:tc>
          <w:tcPr>
            <w:tcW w:w="9663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50334" w:rsidRPr="00E52C4C" w:rsidRDefault="00950334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DF5AF6">
        <w:trPr>
          <w:gridAfter w:val="1"/>
          <w:wAfter w:w="6" w:type="dxa"/>
          <w:trHeight w:val="838"/>
        </w:trPr>
        <w:tc>
          <w:tcPr>
            <w:tcW w:w="9663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DF5AF6">
        <w:trPr>
          <w:gridAfter w:val="1"/>
          <w:wAfter w:w="6" w:type="dxa"/>
          <w:trHeight w:val="851"/>
        </w:trPr>
        <w:tc>
          <w:tcPr>
            <w:tcW w:w="9663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D44F61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                      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เอกสารการเบิกจ่ายงบประมาณของกลุ่มงานการเงิน งบประมาณและบัญชี สำนักอำนวยการ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C63AE4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659D" w:rsidRDefault="0053659D">
      <w:r>
        <w:separator/>
      </w:r>
    </w:p>
  </w:endnote>
  <w:endnote w:type="continuationSeparator" w:id="0">
    <w:p w:rsidR="0053659D" w:rsidRDefault="00536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659D" w:rsidRDefault="0053659D">
      <w:r>
        <w:separator/>
      </w:r>
    </w:p>
  </w:footnote>
  <w:footnote w:type="continuationSeparator" w:id="0">
    <w:p w:rsidR="0053659D" w:rsidRDefault="005365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905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47528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905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47528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90575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52AE"/>
    <w:rsid w:val="00266EF2"/>
    <w:rsid w:val="002847E9"/>
    <w:rsid w:val="002D07A9"/>
    <w:rsid w:val="002D0F9B"/>
    <w:rsid w:val="002D2958"/>
    <w:rsid w:val="002D67F4"/>
    <w:rsid w:val="002D7774"/>
    <w:rsid w:val="002F054A"/>
    <w:rsid w:val="002F0A94"/>
    <w:rsid w:val="00335345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7528C"/>
    <w:rsid w:val="00487609"/>
    <w:rsid w:val="00490606"/>
    <w:rsid w:val="004B1D7E"/>
    <w:rsid w:val="004C3B2B"/>
    <w:rsid w:val="004C5E52"/>
    <w:rsid w:val="004D6D36"/>
    <w:rsid w:val="005047DE"/>
    <w:rsid w:val="00516FD7"/>
    <w:rsid w:val="0053659D"/>
    <w:rsid w:val="005437F6"/>
    <w:rsid w:val="00546DE3"/>
    <w:rsid w:val="0057115A"/>
    <w:rsid w:val="005725B6"/>
    <w:rsid w:val="0058298B"/>
    <w:rsid w:val="0059409E"/>
    <w:rsid w:val="00596721"/>
    <w:rsid w:val="005B1BF3"/>
    <w:rsid w:val="005B60E0"/>
    <w:rsid w:val="005B7119"/>
    <w:rsid w:val="005C07F8"/>
    <w:rsid w:val="005C159C"/>
    <w:rsid w:val="005D7E04"/>
    <w:rsid w:val="005F05DA"/>
    <w:rsid w:val="0060158F"/>
    <w:rsid w:val="0061749F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AF2A6F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6134E"/>
    <w:rsid w:val="00C63AE4"/>
    <w:rsid w:val="00C67D71"/>
    <w:rsid w:val="00C84D89"/>
    <w:rsid w:val="00CE50B1"/>
    <w:rsid w:val="00CF0196"/>
    <w:rsid w:val="00CF3A4A"/>
    <w:rsid w:val="00CF45AF"/>
    <w:rsid w:val="00D134A9"/>
    <w:rsid w:val="00D14C29"/>
    <w:rsid w:val="00D26B5D"/>
    <w:rsid w:val="00D43F4A"/>
    <w:rsid w:val="00D44F61"/>
    <w:rsid w:val="00D45272"/>
    <w:rsid w:val="00D45D22"/>
    <w:rsid w:val="00D553D4"/>
    <w:rsid w:val="00D6022A"/>
    <w:rsid w:val="00D63723"/>
    <w:rsid w:val="00D816DE"/>
    <w:rsid w:val="00D849B7"/>
    <w:rsid w:val="00D97ED4"/>
    <w:rsid w:val="00DA3363"/>
    <w:rsid w:val="00DA5582"/>
    <w:rsid w:val="00DC244A"/>
    <w:rsid w:val="00DD58D8"/>
    <w:rsid w:val="00DE1A2C"/>
    <w:rsid w:val="00DE5095"/>
    <w:rsid w:val="00DE6CC4"/>
    <w:rsid w:val="00DF0979"/>
    <w:rsid w:val="00DF2CE3"/>
    <w:rsid w:val="00DF5A0B"/>
    <w:rsid w:val="00DF5AF6"/>
    <w:rsid w:val="00E04588"/>
    <w:rsid w:val="00E13428"/>
    <w:rsid w:val="00E36CAD"/>
    <w:rsid w:val="00E379B3"/>
    <w:rsid w:val="00E40020"/>
    <w:rsid w:val="00E52C4C"/>
    <w:rsid w:val="00E70398"/>
    <w:rsid w:val="00E873D6"/>
    <w:rsid w:val="00EB0A57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378F4"/>
    <w:rsid w:val="00F52E7F"/>
    <w:rsid w:val="00F57093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E3B15E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3B48D-00A8-4BBD-B733-15FBDDA68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0</TotalTime>
  <Pages>1</Pages>
  <Words>385</Words>
  <Characters>2199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ศุภลักษณ์ พรมประทีป</cp:lastModifiedBy>
  <cp:revision>3</cp:revision>
  <cp:lastPrinted>2018-04-05T01:06:00Z</cp:lastPrinted>
  <dcterms:created xsi:type="dcterms:W3CDTF">2019-07-18T06:54:00Z</dcterms:created>
  <dcterms:modified xsi:type="dcterms:W3CDTF">2019-09-03T03:34:00Z</dcterms:modified>
</cp:coreProperties>
</file>